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13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>
        <w:rPr>
          <w:rFonts w:ascii="Arial" w:hAnsi="Arial" w:cs="Arial"/>
          <w:color w:val="333333"/>
          <w:sz w:val="24"/>
          <w:szCs w:val="24"/>
          <w:lang w:eastAsia="ru-RU"/>
        </w:rPr>
        <w:t>Олимпиада по обществознанию, 6 кл, школьный этап, 2017/2018 уч.г.</w:t>
      </w:r>
    </w:p>
    <w:p w:rsidR="00670213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>
        <w:rPr>
          <w:rFonts w:ascii="Arial" w:hAnsi="Arial" w:cs="Arial"/>
          <w:color w:val="333333"/>
          <w:sz w:val="24"/>
          <w:szCs w:val="24"/>
          <w:lang w:eastAsia="ru-RU"/>
        </w:rPr>
        <w:t xml:space="preserve">За каждый правильный ответ – 1 б. 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1. К какой сфере общественной жизни относится возникновение расового конфликта ?</w:t>
      </w:r>
    </w:p>
    <w:p w:rsidR="00670213" w:rsidRPr="00CD12B2" w:rsidRDefault="00670213" w:rsidP="00CD12B2">
      <w:pPr>
        <w:numPr>
          <w:ilvl w:val="0"/>
          <w:numId w:val="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Экономической</w:t>
      </w:r>
    </w:p>
    <w:p w:rsidR="00670213" w:rsidRPr="00CD12B2" w:rsidRDefault="00670213" w:rsidP="00CD12B2">
      <w:pPr>
        <w:numPr>
          <w:ilvl w:val="0"/>
          <w:numId w:val="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Социальной</w:t>
      </w:r>
    </w:p>
    <w:p w:rsidR="00670213" w:rsidRPr="00CD12B2" w:rsidRDefault="00670213" w:rsidP="00CD12B2">
      <w:pPr>
        <w:numPr>
          <w:ilvl w:val="0"/>
          <w:numId w:val="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Политической</w:t>
      </w:r>
    </w:p>
    <w:p w:rsidR="00670213" w:rsidRPr="00CD12B2" w:rsidRDefault="00670213" w:rsidP="00CD12B2">
      <w:pPr>
        <w:numPr>
          <w:ilvl w:val="0"/>
          <w:numId w:val="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Духовной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2. Назовите вид деятельности, целью которого является приобретение человеком знаний и умений.</w:t>
      </w:r>
    </w:p>
    <w:p w:rsidR="00670213" w:rsidRPr="00CD12B2" w:rsidRDefault="00670213" w:rsidP="00CD12B2">
      <w:pPr>
        <w:numPr>
          <w:ilvl w:val="0"/>
          <w:numId w:val="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Игра</w:t>
      </w:r>
    </w:p>
    <w:p w:rsidR="00670213" w:rsidRPr="00CD12B2" w:rsidRDefault="00670213" w:rsidP="00CD12B2">
      <w:pPr>
        <w:numPr>
          <w:ilvl w:val="0"/>
          <w:numId w:val="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Общение</w:t>
      </w:r>
    </w:p>
    <w:p w:rsidR="00670213" w:rsidRPr="00CD12B2" w:rsidRDefault="00670213" w:rsidP="00CD12B2">
      <w:pPr>
        <w:numPr>
          <w:ilvl w:val="0"/>
          <w:numId w:val="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Учение</w:t>
      </w:r>
    </w:p>
    <w:p w:rsidR="00670213" w:rsidRPr="00CD12B2" w:rsidRDefault="00670213" w:rsidP="00CD12B2">
      <w:pPr>
        <w:numPr>
          <w:ilvl w:val="0"/>
          <w:numId w:val="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Труд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3. Что из нижеперечисленного НЕ относятся к эмпирическим методам познания?</w:t>
      </w:r>
    </w:p>
    <w:p w:rsidR="00670213" w:rsidRPr="00CD12B2" w:rsidRDefault="00670213" w:rsidP="00CD12B2">
      <w:pPr>
        <w:numPr>
          <w:ilvl w:val="0"/>
          <w:numId w:val="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Наблюдение</w:t>
      </w:r>
    </w:p>
    <w:p w:rsidR="00670213" w:rsidRPr="00CD12B2" w:rsidRDefault="00670213" w:rsidP="00CD12B2">
      <w:pPr>
        <w:numPr>
          <w:ilvl w:val="0"/>
          <w:numId w:val="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Эксперимент</w:t>
      </w:r>
    </w:p>
    <w:p w:rsidR="00670213" w:rsidRPr="00CD12B2" w:rsidRDefault="00670213" w:rsidP="00CD12B2">
      <w:pPr>
        <w:numPr>
          <w:ilvl w:val="0"/>
          <w:numId w:val="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Классификация</w:t>
      </w:r>
    </w:p>
    <w:p w:rsidR="00670213" w:rsidRPr="00CD12B2" w:rsidRDefault="00670213" w:rsidP="00CD12B2">
      <w:pPr>
        <w:numPr>
          <w:ilvl w:val="0"/>
          <w:numId w:val="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Моделирование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4. Какая наука изучает следующее понятие -  "Этнос"?</w:t>
      </w:r>
    </w:p>
    <w:p w:rsidR="00670213" w:rsidRPr="00CD12B2" w:rsidRDefault="00670213" w:rsidP="00CD12B2">
      <w:pPr>
        <w:numPr>
          <w:ilvl w:val="0"/>
          <w:numId w:val="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Этнология</w:t>
      </w:r>
    </w:p>
    <w:p w:rsidR="00670213" w:rsidRPr="00CD12B2" w:rsidRDefault="00670213" w:rsidP="00CD12B2">
      <w:pPr>
        <w:numPr>
          <w:ilvl w:val="0"/>
          <w:numId w:val="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География</w:t>
      </w:r>
    </w:p>
    <w:p w:rsidR="00670213" w:rsidRPr="00CD12B2" w:rsidRDefault="00670213" w:rsidP="00CD12B2">
      <w:pPr>
        <w:numPr>
          <w:ilvl w:val="0"/>
          <w:numId w:val="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Социология</w:t>
      </w:r>
    </w:p>
    <w:p w:rsidR="00670213" w:rsidRPr="00CD12B2" w:rsidRDefault="00670213" w:rsidP="00CD12B2">
      <w:pPr>
        <w:numPr>
          <w:ilvl w:val="0"/>
          <w:numId w:val="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Политология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5. Что называют «четверной властью» в современном обществе?</w:t>
      </w:r>
    </w:p>
    <w:p w:rsidR="00670213" w:rsidRPr="00CD12B2" w:rsidRDefault="00670213" w:rsidP="00CD12B2">
      <w:pPr>
        <w:numPr>
          <w:ilvl w:val="0"/>
          <w:numId w:val="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Суд</w:t>
      </w:r>
    </w:p>
    <w:p w:rsidR="00670213" w:rsidRPr="00CD12B2" w:rsidRDefault="00670213" w:rsidP="00CD12B2">
      <w:pPr>
        <w:numPr>
          <w:ilvl w:val="0"/>
          <w:numId w:val="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Юридические нормы</w:t>
      </w:r>
    </w:p>
    <w:p w:rsidR="00670213" w:rsidRPr="00CD12B2" w:rsidRDefault="00670213" w:rsidP="00CD12B2">
      <w:pPr>
        <w:numPr>
          <w:ilvl w:val="0"/>
          <w:numId w:val="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Народ</w:t>
      </w:r>
    </w:p>
    <w:p w:rsidR="00670213" w:rsidRPr="00CD12B2" w:rsidRDefault="00670213" w:rsidP="00CD12B2">
      <w:pPr>
        <w:numPr>
          <w:ilvl w:val="0"/>
          <w:numId w:val="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Средства массовой информации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6. Какие свойства человека относят к биологическим?</w:t>
      </w:r>
    </w:p>
    <w:p w:rsidR="00670213" w:rsidRPr="00CD12B2" w:rsidRDefault="00670213" w:rsidP="00CD12B2">
      <w:pPr>
        <w:numPr>
          <w:ilvl w:val="0"/>
          <w:numId w:val="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Размножение</w:t>
      </w:r>
    </w:p>
    <w:p w:rsidR="00670213" w:rsidRPr="00CD12B2" w:rsidRDefault="00670213" w:rsidP="00CD12B2">
      <w:pPr>
        <w:numPr>
          <w:ilvl w:val="0"/>
          <w:numId w:val="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Труд</w:t>
      </w:r>
    </w:p>
    <w:p w:rsidR="00670213" w:rsidRPr="00CD12B2" w:rsidRDefault="00670213" w:rsidP="00CD12B2">
      <w:pPr>
        <w:numPr>
          <w:ilvl w:val="0"/>
          <w:numId w:val="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Прямохождение</w:t>
      </w:r>
    </w:p>
    <w:p w:rsidR="00670213" w:rsidRPr="00CD12B2" w:rsidRDefault="00670213" w:rsidP="00CD12B2">
      <w:pPr>
        <w:numPr>
          <w:ilvl w:val="0"/>
          <w:numId w:val="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Мышление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7. Какое общение объединяет артистов и зрителей в театре мимики и жеста?</w:t>
      </w:r>
    </w:p>
    <w:p w:rsidR="00670213" w:rsidRPr="00CD12B2" w:rsidRDefault="00670213" w:rsidP="00CD12B2">
      <w:pPr>
        <w:numPr>
          <w:ilvl w:val="0"/>
          <w:numId w:val="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Речевое</w:t>
      </w:r>
    </w:p>
    <w:p w:rsidR="00670213" w:rsidRPr="00CD12B2" w:rsidRDefault="00670213" w:rsidP="00CD12B2">
      <w:pPr>
        <w:numPr>
          <w:ilvl w:val="0"/>
          <w:numId w:val="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Неречевое</w:t>
      </w:r>
    </w:p>
    <w:p w:rsidR="00670213" w:rsidRPr="00CD12B2" w:rsidRDefault="00670213" w:rsidP="00CD12B2">
      <w:pPr>
        <w:numPr>
          <w:ilvl w:val="0"/>
          <w:numId w:val="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Личное</w:t>
      </w:r>
    </w:p>
    <w:p w:rsidR="00670213" w:rsidRPr="00CD12B2" w:rsidRDefault="00670213" w:rsidP="00CD12B2">
      <w:pPr>
        <w:numPr>
          <w:ilvl w:val="0"/>
          <w:numId w:val="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Деловое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8. Что из ниже перечисленного не является формой деятельности человека. Возможен один вариант ответа. </w:t>
      </w:r>
    </w:p>
    <w:p w:rsidR="00670213" w:rsidRPr="00CD12B2" w:rsidRDefault="00670213" w:rsidP="00CD12B2">
      <w:pPr>
        <w:numPr>
          <w:ilvl w:val="0"/>
          <w:numId w:val="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Труд</w:t>
      </w:r>
    </w:p>
    <w:p w:rsidR="00670213" w:rsidRPr="00CD12B2" w:rsidRDefault="00670213" w:rsidP="00CD12B2">
      <w:pPr>
        <w:numPr>
          <w:ilvl w:val="0"/>
          <w:numId w:val="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Общение</w:t>
      </w:r>
    </w:p>
    <w:p w:rsidR="00670213" w:rsidRPr="00CD12B2" w:rsidRDefault="00670213" w:rsidP="00CD12B2">
      <w:pPr>
        <w:numPr>
          <w:ilvl w:val="0"/>
          <w:numId w:val="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Игра</w:t>
      </w:r>
    </w:p>
    <w:p w:rsidR="00670213" w:rsidRPr="00CD12B2" w:rsidRDefault="00670213" w:rsidP="00CD12B2">
      <w:pPr>
        <w:numPr>
          <w:ilvl w:val="0"/>
          <w:numId w:val="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Любовь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9. Что из приведенного ниже можно отнести к поощрению.</w:t>
      </w:r>
    </w:p>
    <w:p w:rsidR="00670213" w:rsidRPr="00CD12B2" w:rsidRDefault="00670213" w:rsidP="00CD12B2">
      <w:pPr>
        <w:numPr>
          <w:ilvl w:val="0"/>
          <w:numId w:val="9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Медаль</w:t>
      </w:r>
    </w:p>
    <w:p w:rsidR="00670213" w:rsidRPr="00CD12B2" w:rsidRDefault="00670213" w:rsidP="00CD12B2">
      <w:pPr>
        <w:numPr>
          <w:ilvl w:val="0"/>
          <w:numId w:val="9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Штраф</w:t>
      </w:r>
    </w:p>
    <w:p w:rsidR="00670213" w:rsidRPr="00CD12B2" w:rsidRDefault="00670213" w:rsidP="00CD12B2">
      <w:pPr>
        <w:numPr>
          <w:ilvl w:val="0"/>
          <w:numId w:val="9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Выговор</w:t>
      </w:r>
    </w:p>
    <w:p w:rsidR="00670213" w:rsidRPr="00CD12B2" w:rsidRDefault="00670213" w:rsidP="00CD12B2">
      <w:pPr>
        <w:numPr>
          <w:ilvl w:val="0"/>
          <w:numId w:val="9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Аплодисменты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10. О какой стратегии поведения в конфликтной ситуации идет речь: обсуждение и реализация взаимовыгодного решения, без ущерба для каждой из сторон?</w:t>
      </w:r>
    </w:p>
    <w:p w:rsidR="00670213" w:rsidRPr="00CD12B2" w:rsidRDefault="00670213" w:rsidP="00CD12B2">
      <w:pPr>
        <w:numPr>
          <w:ilvl w:val="0"/>
          <w:numId w:val="10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Сотрудничество</w:t>
      </w:r>
    </w:p>
    <w:p w:rsidR="00670213" w:rsidRPr="00CD12B2" w:rsidRDefault="00670213" w:rsidP="00CD12B2">
      <w:pPr>
        <w:numPr>
          <w:ilvl w:val="0"/>
          <w:numId w:val="10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Приспособление </w:t>
      </w:r>
    </w:p>
    <w:p w:rsidR="00670213" w:rsidRPr="00CD12B2" w:rsidRDefault="00670213" w:rsidP="00CD12B2">
      <w:pPr>
        <w:numPr>
          <w:ilvl w:val="0"/>
          <w:numId w:val="10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Компромисс</w:t>
      </w:r>
    </w:p>
    <w:p w:rsidR="00670213" w:rsidRPr="00CD12B2" w:rsidRDefault="00670213" w:rsidP="00CD12B2">
      <w:pPr>
        <w:numPr>
          <w:ilvl w:val="0"/>
          <w:numId w:val="10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Соперничество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 xml:space="preserve">11. Прочтите отрывок из хроник египетского писца Хети времен XII династии (1991-1785 гг. до н. э.) и ответьте на вопрос. </w:t>
      </w: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br/>
        <w:t>Я видел кузнеца за его работой. Его пальцы покрыты морщинами, как крокодилова кожа... парикмахер бреет до самой ночи, и только когда садится есть, он может опереться на локти, чтобы отдохнуть... лодочник плавает, чтобы получить плату за свой труд... посол завещает свое имущество детям, когда уезжает в дальние страны, потому что опасается встречи с дикими животными или разбойниками... обувщик несчастен, все время стонет, когда дубит кожу ... профессия же писца является самой важной, потому что на этом свете нет праздных слов. Кто с детства научится этому, станет уважаемым человеком.</w:t>
      </w: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br/>
        <w:t>Представители каких профессий, перечисленных Хети занимаются умственным трудом?</w:t>
      </w:r>
    </w:p>
    <w:p w:rsidR="00670213" w:rsidRPr="00CD12B2" w:rsidRDefault="00670213" w:rsidP="00CD12B2">
      <w:pPr>
        <w:numPr>
          <w:ilvl w:val="0"/>
          <w:numId w:val="1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Парикмахер и писец</w:t>
      </w:r>
    </w:p>
    <w:p w:rsidR="00670213" w:rsidRPr="00CD12B2" w:rsidRDefault="00670213" w:rsidP="00CD12B2">
      <w:pPr>
        <w:numPr>
          <w:ilvl w:val="0"/>
          <w:numId w:val="1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Лодочник и посол</w:t>
      </w:r>
    </w:p>
    <w:p w:rsidR="00670213" w:rsidRPr="00CD12B2" w:rsidRDefault="00670213" w:rsidP="00CD12B2">
      <w:pPr>
        <w:numPr>
          <w:ilvl w:val="0"/>
          <w:numId w:val="1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Кузнец, обувщик и лодочник </w:t>
      </w:r>
    </w:p>
    <w:p w:rsidR="00670213" w:rsidRPr="00CD12B2" w:rsidRDefault="00670213" w:rsidP="00CD12B2">
      <w:pPr>
        <w:numPr>
          <w:ilvl w:val="0"/>
          <w:numId w:val="11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Писец и посол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12. Какие виды общения существуют. </w:t>
      </w:r>
    </w:p>
    <w:p w:rsidR="00670213" w:rsidRPr="00CD12B2" w:rsidRDefault="00670213" w:rsidP="00CD12B2">
      <w:pPr>
        <w:numPr>
          <w:ilvl w:val="0"/>
          <w:numId w:val="1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Вербальное</w:t>
      </w:r>
    </w:p>
    <w:p w:rsidR="00670213" w:rsidRPr="00CD12B2" w:rsidRDefault="00670213" w:rsidP="00CD12B2">
      <w:pPr>
        <w:numPr>
          <w:ilvl w:val="0"/>
          <w:numId w:val="1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Культурное</w:t>
      </w:r>
    </w:p>
    <w:p w:rsidR="00670213" w:rsidRPr="00CD12B2" w:rsidRDefault="00670213" w:rsidP="00CD12B2">
      <w:pPr>
        <w:numPr>
          <w:ilvl w:val="0"/>
          <w:numId w:val="1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Нецензурное</w:t>
      </w:r>
    </w:p>
    <w:p w:rsidR="00670213" w:rsidRPr="00CD12B2" w:rsidRDefault="00670213" w:rsidP="00CD12B2">
      <w:pPr>
        <w:numPr>
          <w:ilvl w:val="0"/>
          <w:numId w:val="12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Невербальное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13. Деятельность, направленная на получение прибыли - это ...</w:t>
      </w:r>
    </w:p>
    <w:p w:rsidR="00670213" w:rsidRPr="00CD12B2" w:rsidRDefault="00670213" w:rsidP="00CD12B2">
      <w:pPr>
        <w:numPr>
          <w:ilvl w:val="0"/>
          <w:numId w:val="1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Производство   </w:t>
      </w:r>
    </w:p>
    <w:p w:rsidR="00670213" w:rsidRPr="00CD12B2" w:rsidRDefault="00670213" w:rsidP="00CD12B2">
      <w:pPr>
        <w:numPr>
          <w:ilvl w:val="0"/>
          <w:numId w:val="1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Экономика   </w:t>
      </w:r>
    </w:p>
    <w:p w:rsidR="00670213" w:rsidRPr="00CD12B2" w:rsidRDefault="00670213" w:rsidP="00CD12B2">
      <w:pPr>
        <w:numPr>
          <w:ilvl w:val="0"/>
          <w:numId w:val="1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Бизнес </w:t>
      </w:r>
    </w:p>
    <w:p w:rsidR="00670213" w:rsidRPr="00CD12B2" w:rsidRDefault="00670213" w:rsidP="00CD12B2">
      <w:pPr>
        <w:numPr>
          <w:ilvl w:val="0"/>
          <w:numId w:val="13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Торг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14. О какой стратегии поведения в конфликтной ситуации идет речь: активное противостояние другой стороне?</w:t>
      </w:r>
    </w:p>
    <w:p w:rsidR="00670213" w:rsidRPr="00CD12B2" w:rsidRDefault="00670213" w:rsidP="00CD12B2">
      <w:pPr>
        <w:numPr>
          <w:ilvl w:val="0"/>
          <w:numId w:val="1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Сотрудничество</w:t>
      </w:r>
    </w:p>
    <w:p w:rsidR="00670213" w:rsidRPr="00CD12B2" w:rsidRDefault="00670213" w:rsidP="00CD12B2">
      <w:pPr>
        <w:numPr>
          <w:ilvl w:val="0"/>
          <w:numId w:val="1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Приспособление</w:t>
      </w:r>
    </w:p>
    <w:p w:rsidR="00670213" w:rsidRPr="00CD12B2" w:rsidRDefault="00670213" w:rsidP="00CD12B2">
      <w:pPr>
        <w:numPr>
          <w:ilvl w:val="0"/>
          <w:numId w:val="1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Компромисс</w:t>
      </w:r>
    </w:p>
    <w:p w:rsidR="00670213" w:rsidRPr="00CD12B2" w:rsidRDefault="00670213" w:rsidP="00CD12B2">
      <w:pPr>
        <w:numPr>
          <w:ilvl w:val="0"/>
          <w:numId w:val="14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Соперничество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15. Что из перечисленного относится к социальным потребностям?</w:t>
      </w:r>
    </w:p>
    <w:p w:rsidR="00670213" w:rsidRPr="00CD12B2" w:rsidRDefault="00670213" w:rsidP="00CD12B2">
      <w:pPr>
        <w:numPr>
          <w:ilvl w:val="0"/>
          <w:numId w:val="1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Потребность в тепле</w:t>
      </w:r>
    </w:p>
    <w:p w:rsidR="00670213" w:rsidRPr="00CD12B2" w:rsidRDefault="00670213" w:rsidP="00CD12B2">
      <w:pPr>
        <w:numPr>
          <w:ilvl w:val="0"/>
          <w:numId w:val="1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Потребность в еде</w:t>
      </w:r>
    </w:p>
    <w:p w:rsidR="00670213" w:rsidRPr="00CD12B2" w:rsidRDefault="00670213" w:rsidP="00CD12B2">
      <w:pPr>
        <w:numPr>
          <w:ilvl w:val="0"/>
          <w:numId w:val="1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Потребность в самореализации</w:t>
      </w:r>
    </w:p>
    <w:p w:rsidR="00670213" w:rsidRPr="00CD12B2" w:rsidRDefault="00670213" w:rsidP="00CD12B2">
      <w:pPr>
        <w:numPr>
          <w:ilvl w:val="0"/>
          <w:numId w:val="15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Потребность в труде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16. Что из нижеперечисленного НЕ является товаром?</w:t>
      </w:r>
    </w:p>
    <w:p w:rsidR="00670213" w:rsidRPr="00CD12B2" w:rsidRDefault="00670213" w:rsidP="00CD12B2">
      <w:pPr>
        <w:numPr>
          <w:ilvl w:val="0"/>
          <w:numId w:val="1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Рюкзак</w:t>
      </w:r>
    </w:p>
    <w:p w:rsidR="00670213" w:rsidRPr="00CD12B2" w:rsidRDefault="00670213" w:rsidP="00CD12B2">
      <w:pPr>
        <w:numPr>
          <w:ilvl w:val="0"/>
          <w:numId w:val="1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Проезд в автобусе  </w:t>
      </w:r>
    </w:p>
    <w:p w:rsidR="00670213" w:rsidRPr="00CD12B2" w:rsidRDefault="00670213" w:rsidP="00CD12B2">
      <w:pPr>
        <w:numPr>
          <w:ilvl w:val="0"/>
          <w:numId w:val="1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Учебник </w:t>
      </w:r>
    </w:p>
    <w:p w:rsidR="00670213" w:rsidRPr="00CD12B2" w:rsidRDefault="00670213" w:rsidP="00CD12B2">
      <w:pPr>
        <w:numPr>
          <w:ilvl w:val="0"/>
          <w:numId w:val="16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Школьная булочка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17. Сознательная деятельность человека, направленная на удовлетворение потребностей индивида и общества - это ...</w:t>
      </w:r>
    </w:p>
    <w:p w:rsidR="00670213" w:rsidRPr="00CD12B2" w:rsidRDefault="00670213" w:rsidP="00CD12B2">
      <w:pPr>
        <w:numPr>
          <w:ilvl w:val="0"/>
          <w:numId w:val="1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Труд</w:t>
      </w:r>
    </w:p>
    <w:p w:rsidR="00670213" w:rsidRPr="00CD12B2" w:rsidRDefault="00670213" w:rsidP="00CD12B2">
      <w:pPr>
        <w:numPr>
          <w:ilvl w:val="0"/>
          <w:numId w:val="1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Работа</w:t>
      </w:r>
    </w:p>
    <w:p w:rsidR="00670213" w:rsidRPr="00CD12B2" w:rsidRDefault="00670213" w:rsidP="00CD12B2">
      <w:pPr>
        <w:numPr>
          <w:ilvl w:val="0"/>
          <w:numId w:val="1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Профессия</w:t>
      </w:r>
    </w:p>
    <w:p w:rsidR="00670213" w:rsidRPr="00CD12B2" w:rsidRDefault="00670213" w:rsidP="00CD12B2">
      <w:pPr>
        <w:numPr>
          <w:ilvl w:val="0"/>
          <w:numId w:val="17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Досуг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18. Назовите личность ученого по его биографии. Этот человек великий русский ученый, химик, физик, художник, историк, поэт и писатель, труды которого стали известны во всем мире. Прославился в таких областях знаний, как: астрономия, геология, приборостроение, география и многих других. Родился ученый в селе Денисовка (Архангельская губерния). Грамоте и чтению ему удалось обучиться еще в детстве. В возрасте 14-ти лет он уже умел грамотно писать. Узнав, что отец хочет его женить, в 19 лет решил бежать в Москву. Движимый стремлением к знаниям, он пешком пришел в Москву, где поступил в Славяно-греко-латинскую академию. Благодаря упорству ему удалось за 5 лет пройти весь 12-летний курс обучения. В числе лучших студентов его отправили учиться в Германию, где он изучал технические и естественные науки, а также иностранные языки и литературу.</w:t>
      </w:r>
    </w:p>
    <w:p w:rsidR="00670213" w:rsidRPr="00CD12B2" w:rsidRDefault="00670213" w:rsidP="00CD12B2">
      <w:pPr>
        <w:numPr>
          <w:ilvl w:val="0"/>
          <w:numId w:val="1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А) В. И Вернадский</w:t>
      </w:r>
    </w:p>
    <w:p w:rsidR="00670213" w:rsidRPr="00CD12B2" w:rsidRDefault="00670213" w:rsidP="00CD12B2">
      <w:pPr>
        <w:numPr>
          <w:ilvl w:val="0"/>
          <w:numId w:val="1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Б) В. И. Даль</w:t>
      </w:r>
    </w:p>
    <w:p w:rsidR="00670213" w:rsidRPr="00CD12B2" w:rsidRDefault="00670213" w:rsidP="00CD12B2">
      <w:pPr>
        <w:numPr>
          <w:ilvl w:val="0"/>
          <w:numId w:val="1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В) К. Э Циолковский</w:t>
      </w:r>
    </w:p>
    <w:p w:rsidR="00670213" w:rsidRPr="00CD12B2" w:rsidRDefault="00670213" w:rsidP="00CD12B2">
      <w:pPr>
        <w:numPr>
          <w:ilvl w:val="0"/>
          <w:numId w:val="18"/>
        </w:numPr>
        <w:spacing w:before="100" w:beforeAutospacing="1" w:after="100" w:afterAutospacing="1" w:line="240" w:lineRule="auto"/>
        <w:ind w:left="-225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>Г) М. В. Ломоносов</w:t>
      </w:r>
    </w:p>
    <w:p w:rsidR="00670213" w:rsidRDefault="00670213" w:rsidP="00CD12B2">
      <w:pPr>
        <w:spacing w:before="300" w:after="150" w:line="240" w:lineRule="auto"/>
        <w:outlineLvl w:val="2"/>
        <w:rPr>
          <w:rFonts w:ascii="Times New Roman" w:hAnsi="Times New Roman" w:cs="Times New Roman"/>
          <w:color w:val="333333"/>
          <w:sz w:val="27"/>
          <w:szCs w:val="27"/>
          <w:lang w:eastAsia="ru-RU"/>
        </w:rPr>
      </w:pPr>
    </w:p>
    <w:p w:rsidR="00670213" w:rsidRPr="00CD12B2" w:rsidRDefault="00670213" w:rsidP="00CD12B2">
      <w:pPr>
        <w:spacing w:before="300" w:after="150" w:line="240" w:lineRule="auto"/>
        <w:outlineLvl w:val="2"/>
        <w:rPr>
          <w:rFonts w:ascii="inherit" w:hAnsi="inherit" w:cs="inherit"/>
          <w:color w:val="333333"/>
          <w:sz w:val="27"/>
          <w:szCs w:val="27"/>
          <w:lang w:eastAsia="ru-RU"/>
        </w:rPr>
      </w:pPr>
      <w:r w:rsidRPr="00CD12B2">
        <w:rPr>
          <w:rFonts w:ascii="inherit" w:hAnsi="inherit" w:cs="inherit"/>
          <w:color w:val="333333"/>
          <w:sz w:val="27"/>
          <w:szCs w:val="27"/>
          <w:lang w:eastAsia="ru-RU"/>
        </w:rPr>
        <w:t>Ответы к всероссийской олимпиаде по обществознанию 6 класс</w:t>
      </w:r>
    </w:p>
    <w:p w:rsidR="00670213" w:rsidRPr="00CD12B2" w:rsidRDefault="00670213" w:rsidP="00CD12B2">
      <w:pPr>
        <w:spacing w:after="15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  <w:r w:rsidRPr="00CD12B2">
        <w:rPr>
          <w:rFonts w:ascii="Arial" w:hAnsi="Arial" w:cs="Arial"/>
          <w:color w:val="333333"/>
          <w:sz w:val="24"/>
          <w:szCs w:val="24"/>
          <w:lang w:eastAsia="ru-RU"/>
        </w:rPr>
        <w:t xml:space="preserve">ответы </w:t>
      </w:r>
    </w:p>
    <w:tbl>
      <w:tblPr>
        <w:tblW w:w="0" w:type="auto"/>
        <w:tblInd w:w="-1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70"/>
        <w:gridCol w:w="2237"/>
      </w:tblGrid>
      <w:tr w:rsidR="00670213" w:rsidRPr="002E74DE">
        <w:tc>
          <w:tcPr>
            <w:tcW w:w="0" w:type="auto"/>
            <w:tcBorders>
              <w:top w:val="single" w:sz="6" w:space="0" w:color="DDDDD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Б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ВГ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АВ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Б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АГ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АГ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Б</w:t>
            </w:r>
          </w:p>
        </w:tc>
      </w:tr>
      <w:tr w:rsidR="00670213" w:rsidRPr="002E74D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670213" w:rsidRPr="002E74DE">
        <w:tc>
          <w:tcPr>
            <w:tcW w:w="0" w:type="auto"/>
            <w:tcBorders>
              <w:bottom w:val="single" w:sz="6" w:space="0" w:color="DDDDD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213" w:rsidRPr="00CD12B2" w:rsidRDefault="00670213" w:rsidP="00CD12B2">
            <w:pPr>
              <w:spacing w:after="0" w:line="240" w:lineRule="auto"/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</w:pPr>
            <w:r w:rsidRPr="00CD12B2">
              <w:rPr>
                <w:rFonts w:ascii="Arial" w:hAnsi="Arial" w:cs="Arial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</w:tbl>
    <w:p w:rsidR="00670213" w:rsidRPr="00CD12B2" w:rsidRDefault="00670213" w:rsidP="00CD12B2">
      <w:pPr>
        <w:spacing w:after="0" w:line="240" w:lineRule="auto"/>
        <w:rPr>
          <w:rFonts w:ascii="Arial" w:hAnsi="Arial" w:cs="Arial"/>
          <w:color w:val="333333"/>
          <w:sz w:val="24"/>
          <w:szCs w:val="24"/>
          <w:lang w:eastAsia="ru-RU"/>
        </w:rPr>
      </w:pPr>
    </w:p>
    <w:p w:rsidR="00670213" w:rsidRDefault="00670213">
      <w:pPr>
        <w:rPr>
          <w:rFonts w:ascii="Arial" w:hAnsi="Arial" w:cs="Arial"/>
          <w:color w:val="000000"/>
          <w:lang w:eastAsia="ru-RU"/>
        </w:rPr>
      </w:pPr>
      <w:bookmarkStart w:id="0" w:name="_GoBack"/>
      <w:bookmarkEnd w:id="0"/>
    </w:p>
    <w:p w:rsidR="00670213" w:rsidRDefault="00670213"/>
    <w:sectPr w:rsidR="00670213" w:rsidSect="004C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Schbook Win95B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thJax_Caligrap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099A"/>
    <w:multiLevelType w:val="multilevel"/>
    <w:tmpl w:val="0A86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AE91E68"/>
    <w:multiLevelType w:val="multilevel"/>
    <w:tmpl w:val="4E74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8707923"/>
    <w:multiLevelType w:val="multilevel"/>
    <w:tmpl w:val="1C4E5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29DA5CB3"/>
    <w:multiLevelType w:val="multilevel"/>
    <w:tmpl w:val="2D72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2971913"/>
    <w:multiLevelType w:val="multilevel"/>
    <w:tmpl w:val="5DD29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8F26323"/>
    <w:multiLevelType w:val="multilevel"/>
    <w:tmpl w:val="FD64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3FD75A4"/>
    <w:multiLevelType w:val="multilevel"/>
    <w:tmpl w:val="DA28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4E821EF0"/>
    <w:multiLevelType w:val="multilevel"/>
    <w:tmpl w:val="230A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51AC7F1A"/>
    <w:multiLevelType w:val="multilevel"/>
    <w:tmpl w:val="9370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4B732C2"/>
    <w:multiLevelType w:val="multilevel"/>
    <w:tmpl w:val="0A408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581203C1"/>
    <w:multiLevelType w:val="multilevel"/>
    <w:tmpl w:val="63FA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34E7573"/>
    <w:multiLevelType w:val="multilevel"/>
    <w:tmpl w:val="1BE4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5F94B5F"/>
    <w:multiLevelType w:val="multilevel"/>
    <w:tmpl w:val="5AF6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38038A9"/>
    <w:multiLevelType w:val="multilevel"/>
    <w:tmpl w:val="C43E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3ED13EA"/>
    <w:multiLevelType w:val="multilevel"/>
    <w:tmpl w:val="673C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72D3F50"/>
    <w:multiLevelType w:val="multilevel"/>
    <w:tmpl w:val="2706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8EF2B33"/>
    <w:multiLevelType w:val="multilevel"/>
    <w:tmpl w:val="0354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7CEC2D50"/>
    <w:multiLevelType w:val="multilevel"/>
    <w:tmpl w:val="09CA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2"/>
  </w:num>
  <w:num w:numId="5">
    <w:abstractNumId w:val="8"/>
  </w:num>
  <w:num w:numId="6">
    <w:abstractNumId w:val="15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3"/>
  </w:num>
  <w:num w:numId="12">
    <w:abstractNumId w:val="17"/>
  </w:num>
  <w:num w:numId="13">
    <w:abstractNumId w:val="10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6C4"/>
    <w:rsid w:val="0004265A"/>
    <w:rsid w:val="001614DF"/>
    <w:rsid w:val="00207AE7"/>
    <w:rsid w:val="0021419D"/>
    <w:rsid w:val="002E74DE"/>
    <w:rsid w:val="00321E3D"/>
    <w:rsid w:val="004C5689"/>
    <w:rsid w:val="004F2AA0"/>
    <w:rsid w:val="00670213"/>
    <w:rsid w:val="006A06C4"/>
    <w:rsid w:val="00716FDF"/>
    <w:rsid w:val="009A3C73"/>
    <w:rsid w:val="00A7664A"/>
    <w:rsid w:val="00A911B8"/>
    <w:rsid w:val="00B8613E"/>
    <w:rsid w:val="00CD12B2"/>
    <w:rsid w:val="00CE5EBC"/>
    <w:rsid w:val="00F3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689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A3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9A3C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9A3C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3C73"/>
    <w:rPr>
      <w:rFonts w:ascii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3C73"/>
    <w:rPr>
      <w:rFonts w:ascii="Times New Roman" w:hAnsi="Times New Roman" w:cs="Times New Roman"/>
      <w:b/>
      <w:bCs/>
      <w:color w:val="000000"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A3C73"/>
    <w:rPr>
      <w:rFonts w:ascii="Times New Roman" w:hAnsi="Times New Roman" w:cs="Times New Roman"/>
      <w:b/>
      <w:bCs/>
      <w:color w:val="000000"/>
      <w:sz w:val="27"/>
      <w:szCs w:val="27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9A3C73"/>
    <w:rPr>
      <w:rFonts w:ascii="Arial" w:hAnsi="Arial" w:cs="Arial"/>
      <w:vanish/>
      <w:sz w:val="16"/>
      <w:szCs w:val="16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9A3C73"/>
    <w:pPr>
      <w:pBdr>
        <w:bottom w:val="single" w:sz="6" w:space="1" w:color="auto"/>
      </w:pBdr>
      <w:spacing w:after="0" w:line="36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9A3C73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9A3C73"/>
    <w:pPr>
      <w:pBdr>
        <w:top w:val="single" w:sz="6" w:space="1" w:color="auto"/>
      </w:pBdr>
      <w:spacing w:after="0" w:line="36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Pr>
      <w:rFonts w:ascii="Arial" w:hAnsi="Arial" w:cs="Arial"/>
      <w:vanish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semiHidden/>
    <w:rsid w:val="001614DF"/>
    <w:rPr>
      <w:color w:val="6C7B93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1614DF"/>
    <w:rPr>
      <w:color w:val="6C7B93"/>
      <w:u w:val="none"/>
      <w:effect w:val="none"/>
    </w:rPr>
  </w:style>
  <w:style w:type="paragraph" w:customStyle="1" w:styleId="msonormal0">
    <w:name w:val="msonormal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Normal"/>
    <w:uiPriority w:val="99"/>
    <w:rsid w:val="001614DF"/>
    <w:pPr>
      <w:spacing w:before="30" w:after="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2">
    <w:name w:val="basis2"/>
    <w:basedOn w:val="Normal"/>
    <w:uiPriority w:val="99"/>
    <w:rsid w:val="001614DF"/>
    <w:pPr>
      <w:spacing w:before="60" w:after="60" w:line="432" w:lineRule="auto"/>
      <w:ind w:left="60" w:right="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ml">
    <w:name w:val="mml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distractor">
    <w:name w:val="distractor"/>
    <w:basedOn w:val="Normal"/>
    <w:uiPriority w:val="99"/>
    <w:rsid w:val="001614DF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2">
    <w:name w:val="distractor2"/>
    <w:basedOn w:val="Normal"/>
    <w:uiPriority w:val="99"/>
    <w:rsid w:val="001614DF"/>
    <w:pPr>
      <w:spacing w:before="60" w:after="6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3">
    <w:name w:val="distractor3"/>
    <w:basedOn w:val="Normal"/>
    <w:uiPriority w:val="99"/>
    <w:rsid w:val="001614DF"/>
    <w:pPr>
      <w:spacing w:before="60" w:after="60" w:line="43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4">
    <w:name w:val="distractor4"/>
    <w:basedOn w:val="Normal"/>
    <w:uiPriority w:val="99"/>
    <w:rsid w:val="001614DF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">
    <w:name w:val="inst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page">
    <w:name w:val="zpage"/>
    <w:basedOn w:val="Normal"/>
    <w:uiPriority w:val="99"/>
    <w:rsid w:val="001614DF"/>
    <w:pPr>
      <w:spacing w:before="60" w:after="60" w:line="240" w:lineRule="auto"/>
      <w:ind w:left="60" w:right="60" w:firstLine="5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no2">
    <w:name w:val="dano2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body">
    <w:name w:val="printbody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CentSchbook Win95BT" w:eastAsia="Times New Roman" w:hAnsi="CentSchbook Win95BT" w:cs="CentSchbook Win95BT"/>
      <w:sz w:val="30"/>
      <w:szCs w:val="30"/>
      <w:lang w:eastAsia="ru-RU"/>
    </w:rPr>
  </w:style>
  <w:style w:type="paragraph" w:customStyle="1" w:styleId="coursebody">
    <w:name w:val="coursebody"/>
    <w:basedOn w:val="Normal"/>
    <w:uiPriority w:val="99"/>
    <w:rsid w:val="001614DF"/>
    <w:pPr>
      <w:pBdr>
        <w:right w:val="single" w:sz="6" w:space="0" w:color="1F4040"/>
      </w:pBdr>
      <w:shd w:val="clear" w:color="auto" w:fill="E4E5EB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linebody">
    <w:name w:val="linebody"/>
    <w:basedOn w:val="Normal"/>
    <w:uiPriority w:val="99"/>
    <w:rsid w:val="001614DF"/>
    <w:pPr>
      <w:shd w:val="clear" w:color="auto" w:fill="6C7B93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interactive">
    <w:name w:val="interactive"/>
    <w:basedOn w:val="Normal"/>
    <w:uiPriority w:val="99"/>
    <w:rsid w:val="001614DF"/>
    <w:pPr>
      <w:shd w:val="clear" w:color="auto" w:fill="FAFA7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cell">
    <w:name w:val="headcell"/>
    <w:basedOn w:val="Normal"/>
    <w:uiPriority w:val="99"/>
    <w:rsid w:val="001614DF"/>
    <w:pPr>
      <w:shd w:val="clear" w:color="auto" w:fill="FAFBCA"/>
      <w:spacing w:before="30" w:after="30" w:line="240" w:lineRule="auto"/>
      <w:ind w:left="30" w:right="30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ubheadcell">
    <w:name w:val="subheadcell"/>
    <w:basedOn w:val="Normal"/>
    <w:uiPriority w:val="99"/>
    <w:rsid w:val="001614DF"/>
    <w:pPr>
      <w:shd w:val="clear" w:color="auto" w:fill="FAFBCA"/>
      <w:spacing w:before="30" w:after="30" w:line="240" w:lineRule="auto"/>
      <w:ind w:left="30" w:right="3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ell1">
    <w:name w:val="cell_1"/>
    <w:basedOn w:val="Normal"/>
    <w:uiPriority w:val="99"/>
    <w:rsid w:val="001614D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ll2">
    <w:name w:val="cell_2"/>
    <w:basedOn w:val="Normal"/>
    <w:uiPriority w:val="99"/>
    <w:rsid w:val="001614DF"/>
    <w:pPr>
      <w:shd w:val="clear" w:color="auto" w:fill="FAF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ll3">
    <w:name w:val="cell_3"/>
    <w:basedOn w:val="Normal"/>
    <w:uiPriority w:val="99"/>
    <w:rsid w:val="001614DF"/>
    <w:pPr>
      <w:shd w:val="clear" w:color="auto" w:fill="D9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h">
    <w:name w:val="path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13B49"/>
      <w:lang w:eastAsia="ru-RU"/>
    </w:rPr>
  </w:style>
  <w:style w:type="paragraph" w:customStyle="1" w:styleId="walk">
    <w:name w:val="walk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walkname">
    <w:name w:val="walkname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alkselected">
    <w:name w:val="walkselected"/>
    <w:basedOn w:val="Normal"/>
    <w:uiPriority w:val="99"/>
    <w:rsid w:val="001614DF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header">
    <w:name w:val="pageheade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menuheader">
    <w:name w:val="menuheader"/>
    <w:basedOn w:val="Normal"/>
    <w:uiPriority w:val="99"/>
    <w:rsid w:val="001614DF"/>
    <w:pPr>
      <w:shd w:val="clear" w:color="auto" w:fill="CCDD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subheader">
    <w:name w:val="subheader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paragraph" w:customStyle="1" w:styleId="subheader2">
    <w:name w:val="subheader2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paragraph" w:customStyle="1" w:styleId="commentheader">
    <w:name w:val="commentheade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warning">
    <w:name w:val="warning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0000"/>
      <w:sz w:val="24"/>
      <w:szCs w:val="24"/>
      <w:lang w:eastAsia="ru-RU"/>
    </w:rPr>
  </w:style>
  <w:style w:type="paragraph" w:customStyle="1" w:styleId="simple">
    <w:name w:val="simple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er1">
    <w:name w:val="header1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9"/>
      <w:szCs w:val="29"/>
      <w:lang w:eastAsia="ru-RU"/>
    </w:rPr>
  </w:style>
  <w:style w:type="paragraph" w:customStyle="1" w:styleId="header2">
    <w:name w:val="header2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header3">
    <w:name w:val="header3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header4">
    <w:name w:val="header4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header5">
    <w:name w:val="header5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header6">
    <w:name w:val="header6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header7">
    <w:name w:val="header7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wronganswer">
    <w:name w:val="wronganswer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i/>
      <w:iCs/>
      <w:color w:val="C22800"/>
      <w:sz w:val="24"/>
      <w:szCs w:val="24"/>
      <w:lang w:eastAsia="ru-RU"/>
    </w:rPr>
  </w:style>
  <w:style w:type="paragraph" w:customStyle="1" w:styleId="emptycss2name">
    <w:name w:val="emptycss2name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ula">
    <w:name w:val="formula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NewRoman" w:eastAsia="Times New Roman" w:hAnsi="TimesNewRoman" w:cs="TimesNewRoman"/>
      <w:color w:val="000000"/>
      <w:sz w:val="24"/>
      <w:szCs w:val="24"/>
      <w:lang w:eastAsia="ru-RU"/>
    </w:rPr>
  </w:style>
  <w:style w:type="paragraph" w:customStyle="1" w:styleId="swfheader">
    <w:name w:val="swfheade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10">
    <w:name w:val="Обычный1"/>
    <w:basedOn w:val="Normal"/>
    <w:uiPriority w:val="99"/>
    <w:rsid w:val="001614DF"/>
    <w:pPr>
      <w:spacing w:before="30" w:after="6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text">
    <w:name w:val="normaltext"/>
    <w:basedOn w:val="Normal"/>
    <w:uiPriority w:val="99"/>
    <w:rsid w:val="001614DF"/>
    <w:pPr>
      <w:spacing w:before="30" w:after="60" w:line="360" w:lineRule="auto"/>
      <w:ind w:firstLine="5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tex">
    <w:name w:val="normaltex"/>
    <w:basedOn w:val="Normal"/>
    <w:uiPriority w:val="99"/>
    <w:rsid w:val="001614DF"/>
    <w:pPr>
      <w:spacing w:before="30" w:after="6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poem">
    <w:name w:val="normalpoem"/>
    <w:basedOn w:val="Normal"/>
    <w:uiPriority w:val="99"/>
    <w:rsid w:val="001614D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st">
    <w:name w:val="normalinst"/>
    <w:basedOn w:val="Normal"/>
    <w:uiPriority w:val="99"/>
    <w:rsid w:val="001614DF"/>
    <w:pPr>
      <w:spacing w:before="60" w:after="60" w:line="288" w:lineRule="auto"/>
      <w:ind w:left="60" w:right="60" w:firstLine="5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Normal"/>
    <w:uiPriority w:val="99"/>
    <w:rsid w:val="001614DF"/>
    <w:pPr>
      <w:spacing w:before="60" w:after="60" w:line="240" w:lineRule="auto"/>
      <w:ind w:left="60" w:right="60" w:firstLine="225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ldtext">
    <w:name w:val="boldtext"/>
    <w:basedOn w:val="Normal"/>
    <w:uiPriority w:val="99"/>
    <w:rsid w:val="001614DF"/>
    <w:pPr>
      <w:spacing w:before="100" w:beforeAutospacing="1" w:after="100" w:afterAutospacing="1" w:line="240" w:lineRule="auto"/>
      <w:ind w:firstLine="225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normalbold">
    <w:name w:val="normalbold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A0"/>
      <w:sz w:val="24"/>
      <w:szCs w:val="24"/>
      <w:lang w:eastAsia="ru-RU"/>
    </w:rPr>
  </w:style>
  <w:style w:type="paragraph" w:customStyle="1" w:styleId="italictext">
    <w:name w:val="italictext"/>
    <w:basedOn w:val="Normal"/>
    <w:uiPriority w:val="99"/>
    <w:rsid w:val="001614DF"/>
    <w:pPr>
      <w:spacing w:before="100" w:beforeAutospacing="1" w:after="100" w:afterAutospacing="1" w:line="240" w:lineRule="auto"/>
      <w:ind w:firstLine="75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word">
    <w:name w:val="word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333399"/>
      <w:sz w:val="28"/>
      <w:szCs w:val="28"/>
      <w:lang w:eastAsia="ru-RU"/>
    </w:rPr>
  </w:style>
  <w:style w:type="paragraph" w:customStyle="1" w:styleId="term">
    <w:name w:val="term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inscription">
    <w:name w:val="inscription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666699"/>
      <w:lang w:eastAsia="ru-RU"/>
    </w:rPr>
  </w:style>
  <w:style w:type="paragraph" w:customStyle="1" w:styleId="comment">
    <w:name w:val="comment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function">
    <w:name w:val="function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definition">
    <w:name w:val="definition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example">
    <w:name w:val="example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little">
    <w:name w:val="little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bolditalic">
    <w:name w:val="bolditalic"/>
    <w:basedOn w:val="Normal"/>
    <w:uiPriority w:val="99"/>
    <w:rsid w:val="001614DF"/>
    <w:pPr>
      <w:spacing w:before="100" w:beforeAutospacing="1" w:after="100" w:afterAutospacing="1" w:line="240" w:lineRule="auto"/>
      <w:ind w:firstLine="225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normalcenter">
    <w:name w:val="normalcenter"/>
    <w:basedOn w:val="Normal"/>
    <w:uiPriority w:val="99"/>
    <w:rsid w:val="001614DF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rmalright">
    <w:name w:val="normalright"/>
    <w:basedOn w:val="Normal"/>
    <w:uiPriority w:val="99"/>
    <w:rsid w:val="001614D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mallfont">
    <w:name w:val="smallfont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mistake">
    <w:name w:val="mistake"/>
    <w:basedOn w:val="Normal"/>
    <w:uiPriority w:val="99"/>
    <w:rsid w:val="001614DF"/>
    <w:pPr>
      <w:spacing w:before="60" w:after="60" w:line="240" w:lineRule="auto"/>
      <w:ind w:left="60" w:right="60" w:firstLine="225"/>
      <w:jc w:val="both"/>
    </w:pPr>
    <w:rPr>
      <w:rFonts w:ascii="Times New Roman" w:eastAsia="Times New Roman" w:hAnsi="Times New Roman" w:cs="Times New Roman"/>
      <w:b/>
      <w:bCs/>
      <w:color w:val="D63E3E"/>
      <w:sz w:val="24"/>
      <w:szCs w:val="24"/>
      <w:lang w:eastAsia="ru-RU"/>
    </w:rPr>
  </w:style>
  <w:style w:type="paragraph" w:customStyle="1" w:styleId="himsymbol">
    <w:name w:val="himsymbol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italicunderline">
    <w:name w:val="italicunderline"/>
    <w:basedOn w:val="Normal"/>
    <w:uiPriority w:val="99"/>
    <w:rsid w:val="001614DF"/>
    <w:pPr>
      <w:pBdr>
        <w:bottom w:val="single" w:sz="6" w:space="0" w:color="auto"/>
      </w:pBdr>
      <w:spacing w:before="100" w:beforeAutospacing="1" w:after="100" w:afterAutospacing="1" w:line="240" w:lineRule="auto"/>
      <w:ind w:firstLine="225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rubr">
    <w:name w:val="rub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66"/>
      <w:sz w:val="24"/>
      <w:szCs w:val="24"/>
      <w:lang w:eastAsia="ru-RU"/>
    </w:rPr>
  </w:style>
  <w:style w:type="paragraph" w:customStyle="1" w:styleId="onrubr">
    <w:name w:val="on_rub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CC"/>
      <w:sz w:val="24"/>
      <w:szCs w:val="24"/>
      <w:lang w:eastAsia="ru-RU"/>
    </w:rPr>
  </w:style>
  <w:style w:type="paragraph" w:customStyle="1" w:styleId="biotd">
    <w:name w:val="biotd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iorazdel">
    <w:name w:val="biorazdel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93366"/>
      <w:sz w:val="24"/>
      <w:szCs w:val="24"/>
      <w:lang w:eastAsia="ru-RU"/>
    </w:rPr>
  </w:style>
  <w:style w:type="paragraph" w:customStyle="1" w:styleId="biopunkt">
    <w:name w:val="biopunkt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biocomment">
    <w:name w:val="biocomment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iocommentitalic">
    <w:name w:val="biocommentitalic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biotext">
    <w:name w:val="biotext"/>
    <w:basedOn w:val="Normal"/>
    <w:uiPriority w:val="99"/>
    <w:rsid w:val="001614D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4D4D4D"/>
      <w:sz w:val="24"/>
      <w:szCs w:val="24"/>
      <w:lang w:eastAsia="ru-RU"/>
    </w:rPr>
  </w:style>
  <w:style w:type="paragraph" w:customStyle="1" w:styleId="mathjaxmenu">
    <w:name w:val="mathjax_menu"/>
    <w:basedOn w:val="Normal"/>
    <w:uiPriority w:val="99"/>
    <w:rsid w:val="001614DF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thjaxmenuitem">
    <w:name w:val="mathjax_menuitem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menuarrow">
    <w:name w:val="mathjax_menuarrow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18"/>
      <w:szCs w:val="18"/>
      <w:lang w:eastAsia="ru-RU"/>
    </w:rPr>
  </w:style>
  <w:style w:type="paragraph" w:customStyle="1" w:styleId="mathjaxmenulabel">
    <w:name w:val="mathjax_menulabel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athjaxmenurule">
    <w:name w:val="mathjax_menurule"/>
    <w:basedOn w:val="Normal"/>
    <w:uiPriority w:val="99"/>
    <w:rsid w:val="001614DF"/>
    <w:pPr>
      <w:pBdr>
        <w:top w:val="single" w:sz="6" w:space="0" w:color="CCCCCC"/>
      </w:pBdr>
      <w:spacing w:before="60" w:after="0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menuclose">
    <w:name w:val="mathjax_menuclose"/>
    <w:basedOn w:val="Normal"/>
    <w:uiPriority w:val="99"/>
    <w:rsid w:val="001614DF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0F0F0"/>
      <w:sz w:val="36"/>
      <w:szCs w:val="36"/>
      <w:lang w:eastAsia="ru-RU"/>
    </w:rPr>
  </w:style>
  <w:style w:type="paragraph" w:customStyle="1" w:styleId="mathjaxpreview">
    <w:name w:val="mathjax_preview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  <w:lang w:eastAsia="ru-RU"/>
    </w:rPr>
  </w:style>
  <w:style w:type="paragraph" w:customStyle="1" w:styleId="mathjaxerror">
    <w:name w:val="mathjax_erro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CC0000"/>
      <w:sz w:val="24"/>
      <w:szCs w:val="24"/>
      <w:lang w:eastAsia="ru-RU"/>
    </w:rPr>
  </w:style>
  <w:style w:type="paragraph" w:customStyle="1" w:styleId="mjxp-script">
    <w:name w:val="mjxp-script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mjxp-bold">
    <w:name w:val="mjxp-bold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jxp-italic">
    <w:name w:val="mjxp-italic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jxp-scr">
    <w:name w:val="mjxp-sc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frak">
    <w:name w:val="mjxp-frak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sf">
    <w:name w:val="mjxp-sf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cal">
    <w:name w:val="mjxp-cal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MathJax_Caligraphic" w:eastAsia="Times New Roman" w:hAnsi="MathJax_Caligraphic" w:cs="MathJax_Caligraphic"/>
      <w:sz w:val="24"/>
      <w:szCs w:val="24"/>
      <w:lang w:eastAsia="ru-RU"/>
    </w:rPr>
  </w:style>
  <w:style w:type="paragraph" w:customStyle="1" w:styleId="mjxp-mono">
    <w:name w:val="mjxp-mono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largeop">
    <w:name w:val="mjxp-largeop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mjxp-math">
    <w:name w:val="mjxp-math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display">
    <w:name w:val="mjxp-display"/>
    <w:basedOn w:val="Normal"/>
    <w:uiPriority w:val="99"/>
    <w:rsid w:val="001614D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box">
    <w:name w:val="mjxp-box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rule">
    <w:name w:val="mjxp-rule"/>
    <w:basedOn w:val="Normal"/>
    <w:uiPriority w:val="99"/>
    <w:rsid w:val="001614DF"/>
    <w:pPr>
      <w:spacing w:before="2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mo">
    <w:name w:val="mjxp-mo"/>
    <w:basedOn w:val="Normal"/>
    <w:uiPriority w:val="99"/>
    <w:rsid w:val="001614DF"/>
    <w:pPr>
      <w:spacing w:after="0" w:line="240" w:lineRule="auto"/>
      <w:ind w:left="36" w:right="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mfrac">
    <w:name w:val="mjxp-mfrac"/>
    <w:basedOn w:val="Normal"/>
    <w:uiPriority w:val="99"/>
    <w:rsid w:val="001614DF"/>
    <w:pPr>
      <w:spacing w:after="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denom">
    <w:name w:val="mjxp-denom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surd">
    <w:name w:val="mjxp-surd"/>
    <w:basedOn w:val="Normal"/>
    <w:uiPriority w:val="99"/>
    <w:rsid w:val="001614D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over">
    <w:name w:val="mjxp-over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mtable">
    <w:name w:val="mjxp-mtable"/>
    <w:basedOn w:val="Normal"/>
    <w:uiPriority w:val="99"/>
    <w:rsid w:val="001614DF"/>
    <w:pPr>
      <w:spacing w:after="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mtd">
    <w:name w:val="mjxp-mtd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p-merror">
    <w:name w:val="mjxp-merror"/>
    <w:basedOn w:val="Normal"/>
    <w:uiPriority w:val="99"/>
    <w:rsid w:val="001614DF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lang w:eastAsia="ru-RU"/>
    </w:rPr>
  </w:style>
  <w:style w:type="paragraph" w:customStyle="1" w:styleId="mathjaxdisplay">
    <w:name w:val="mathjax_display"/>
    <w:basedOn w:val="Normal"/>
    <w:uiPriority w:val="99"/>
    <w:rsid w:val="001614D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">
    <w:name w:val="mathjax"/>
    <w:basedOn w:val="Normal"/>
    <w:uiPriority w:val="99"/>
    <w:rsid w:val="0016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processing">
    <w:name w:val="mathjax_processing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exbox">
    <w:name w:val="mathjax_exbox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overarrow">
    <w:name w:val="mathjax_hover_arrow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rror">
    <w:name w:val="noerro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rror">
    <w:name w:val="merror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-monospace">
    <w:name w:val="mjx-monospace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jx-sans-serif">
    <w:name w:val="mjx-sans-serif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embox">
    <w:name w:val="mathjax_embox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itbox">
    <w:name w:val="mathjax_hitbox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overframe">
    <w:name w:val="mathjax_hover_frame"/>
    <w:basedOn w:val="Normal"/>
    <w:uiPriority w:val="99"/>
    <w:rsid w:val="001614DF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overarrow1">
    <w:name w:val="mathjax_hover_arrow1"/>
    <w:basedOn w:val="Normal"/>
    <w:uiPriority w:val="99"/>
    <w:rsid w:val="001614DF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0F0F0"/>
      <w:sz w:val="14"/>
      <w:szCs w:val="14"/>
      <w:lang w:eastAsia="ru-RU"/>
    </w:rPr>
  </w:style>
  <w:style w:type="paragraph" w:customStyle="1" w:styleId="mathjaxmenuarrow1">
    <w:name w:val="mathjax_menuarrow1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noerror1">
    <w:name w:val="noerror1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merror1">
    <w:name w:val="merror1"/>
    <w:basedOn w:val="Normal"/>
    <w:uiPriority w:val="99"/>
    <w:rsid w:val="001614DF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lang w:eastAsia="ru-RU"/>
    </w:rPr>
  </w:style>
  <w:style w:type="paragraph" w:customStyle="1" w:styleId="mjx-monospace1">
    <w:name w:val="mjx-monospace1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mjx-sans-serif1">
    <w:name w:val="mjx-sans-serif1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athjaxembox1">
    <w:name w:val="mathjax_embox1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itbox1">
    <w:name w:val="mathjax_hitbox1"/>
    <w:basedOn w:val="Normal"/>
    <w:uiPriority w:val="99"/>
    <w:rsid w:val="001614D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rror2">
    <w:name w:val="noerror2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mathjaxhoverarrow2">
    <w:name w:val="mathjax_hover_arrow2"/>
    <w:basedOn w:val="Normal"/>
    <w:uiPriority w:val="99"/>
    <w:rsid w:val="001614DF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0F0F0"/>
      <w:sz w:val="14"/>
      <w:szCs w:val="14"/>
      <w:lang w:eastAsia="ru-RU"/>
    </w:rPr>
  </w:style>
  <w:style w:type="paragraph" w:customStyle="1" w:styleId="mathjaxmenuarrow2">
    <w:name w:val="mathjax_menuarrow2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noerror3">
    <w:name w:val="noerror3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merror2">
    <w:name w:val="merror2"/>
    <w:basedOn w:val="Normal"/>
    <w:uiPriority w:val="99"/>
    <w:rsid w:val="001614DF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lang w:eastAsia="ru-RU"/>
    </w:rPr>
  </w:style>
  <w:style w:type="paragraph" w:customStyle="1" w:styleId="mjx-monospace2">
    <w:name w:val="mjx-monospace2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mjx-sans-serif2">
    <w:name w:val="mjx-sans-serif2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athjaxembox2">
    <w:name w:val="mathjax_embox2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itbox2">
    <w:name w:val="mathjax_hitbox2"/>
    <w:basedOn w:val="Normal"/>
    <w:uiPriority w:val="99"/>
    <w:rsid w:val="001614D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rror4">
    <w:name w:val="noerror4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NormalWeb">
    <w:name w:val="Normal (Web)"/>
    <w:basedOn w:val="Normal"/>
    <w:uiPriority w:val="99"/>
    <w:semiHidden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jname">
    <w:name w:val="projname"/>
    <w:basedOn w:val="DefaultParagraphFont"/>
    <w:uiPriority w:val="99"/>
    <w:rsid w:val="001614DF"/>
  </w:style>
  <w:style w:type="paragraph" w:customStyle="1" w:styleId="mathjaxhoverarrow3">
    <w:name w:val="mathjax_hover_arrow3"/>
    <w:basedOn w:val="Normal"/>
    <w:uiPriority w:val="99"/>
    <w:rsid w:val="001614DF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0F0F0"/>
      <w:sz w:val="14"/>
      <w:szCs w:val="14"/>
      <w:lang w:eastAsia="ru-RU"/>
    </w:rPr>
  </w:style>
  <w:style w:type="paragraph" w:customStyle="1" w:styleId="mathjaxmenuarrow3">
    <w:name w:val="mathjax_menuarrow3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noerror5">
    <w:name w:val="noerror5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merror3">
    <w:name w:val="merror3"/>
    <w:basedOn w:val="Normal"/>
    <w:uiPriority w:val="99"/>
    <w:rsid w:val="001614DF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lang w:eastAsia="ru-RU"/>
    </w:rPr>
  </w:style>
  <w:style w:type="paragraph" w:customStyle="1" w:styleId="mjx-monospace3">
    <w:name w:val="mjx-monospace3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mjx-sans-serif3">
    <w:name w:val="mjx-sans-serif3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athjaxembox3">
    <w:name w:val="mathjax_embox3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itbox3">
    <w:name w:val="mathjax_hitbox3"/>
    <w:basedOn w:val="Normal"/>
    <w:uiPriority w:val="99"/>
    <w:rsid w:val="001614D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rror6">
    <w:name w:val="noerror6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walk1">
    <w:name w:val="walk1"/>
    <w:basedOn w:val="DefaultParagraphFont"/>
    <w:uiPriority w:val="99"/>
    <w:rsid w:val="001614DF"/>
    <w:rPr>
      <w:color w:val="808080"/>
    </w:rPr>
  </w:style>
  <w:style w:type="character" w:customStyle="1" w:styleId="walkselected1">
    <w:name w:val="walkselected1"/>
    <w:basedOn w:val="DefaultParagraphFont"/>
    <w:uiPriority w:val="99"/>
    <w:rsid w:val="001614DF"/>
    <w:rPr>
      <w:bdr w:val="single" w:sz="6" w:space="0" w:color="auto" w:frame="1"/>
    </w:rPr>
  </w:style>
  <w:style w:type="paragraph" w:customStyle="1" w:styleId="imgscrollcontainer">
    <w:name w:val="img_scroll_container"/>
    <w:basedOn w:val="Normal"/>
    <w:uiPriority w:val="99"/>
    <w:rsid w:val="001614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overarrow4">
    <w:name w:val="mathjax_hover_arrow4"/>
    <w:basedOn w:val="Normal"/>
    <w:uiPriority w:val="99"/>
    <w:rsid w:val="001614DF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0F0F0"/>
      <w:sz w:val="14"/>
      <w:szCs w:val="14"/>
      <w:lang w:eastAsia="ru-RU"/>
    </w:rPr>
  </w:style>
  <w:style w:type="paragraph" w:customStyle="1" w:styleId="mathjaxmenuarrow4">
    <w:name w:val="mathjax_menuarrow4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noerror7">
    <w:name w:val="noerror7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merror4">
    <w:name w:val="merror4"/>
    <w:basedOn w:val="Normal"/>
    <w:uiPriority w:val="99"/>
    <w:rsid w:val="001614DF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lang w:eastAsia="ru-RU"/>
    </w:rPr>
  </w:style>
  <w:style w:type="paragraph" w:customStyle="1" w:styleId="mjx-monospace4">
    <w:name w:val="mjx-monospace4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mjx-sans-serif4">
    <w:name w:val="mjx-sans-serif4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athjaxembox4">
    <w:name w:val="mathjax_embox4"/>
    <w:basedOn w:val="Normal"/>
    <w:uiPriority w:val="99"/>
    <w:rsid w:val="0016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hjaxhitbox4">
    <w:name w:val="mathjax_hitbox4"/>
    <w:basedOn w:val="Normal"/>
    <w:uiPriority w:val="99"/>
    <w:rsid w:val="001614D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rror8">
    <w:name w:val="noerror8"/>
    <w:basedOn w:val="Normal"/>
    <w:uiPriority w:val="99"/>
    <w:rsid w:val="001614DF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mathjaxpreview1">
    <w:name w:val="mathjax_preview1"/>
    <w:basedOn w:val="DefaultParagraphFont"/>
    <w:uiPriority w:val="99"/>
    <w:rsid w:val="001614DF"/>
    <w:rPr>
      <w:color w:val="888888"/>
    </w:rPr>
  </w:style>
  <w:style w:type="character" w:customStyle="1" w:styleId="mathjax1">
    <w:name w:val="mathjax1"/>
    <w:basedOn w:val="DefaultParagraphFont"/>
    <w:uiPriority w:val="99"/>
    <w:rsid w:val="001614DF"/>
    <w:rPr>
      <w:spacing w:val="0"/>
      <w:sz w:val="24"/>
      <w:szCs w:val="24"/>
      <w:bdr w:val="none" w:sz="0" w:space="0" w:color="auto" w:frame="1"/>
    </w:rPr>
  </w:style>
  <w:style w:type="character" w:customStyle="1" w:styleId="mathjax2">
    <w:name w:val="mathjax2"/>
    <w:basedOn w:val="DefaultParagraphFont"/>
    <w:uiPriority w:val="99"/>
    <w:rsid w:val="001614DF"/>
    <w:rPr>
      <w:spacing w:val="0"/>
      <w:sz w:val="24"/>
      <w:szCs w:val="24"/>
      <w:bdr w:val="none" w:sz="0" w:space="0" w:color="auto" w:frame="1"/>
    </w:rPr>
  </w:style>
  <w:style w:type="character" w:customStyle="1" w:styleId="walk2">
    <w:name w:val="walk2"/>
    <w:basedOn w:val="DefaultParagraphFont"/>
    <w:uiPriority w:val="99"/>
    <w:rsid w:val="001614DF"/>
    <w:rPr>
      <w:color w:val="808080"/>
    </w:rPr>
  </w:style>
  <w:style w:type="character" w:customStyle="1" w:styleId="walkselected2">
    <w:name w:val="walkselected2"/>
    <w:basedOn w:val="DefaultParagraphFont"/>
    <w:uiPriority w:val="99"/>
    <w:rsid w:val="001614DF"/>
    <w:rPr>
      <w:bdr w:val="single" w:sz="6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56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15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16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2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39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81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56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56815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60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62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63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64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76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82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86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199"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8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1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634</Words>
  <Characters>3614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 4</dc:creator>
  <cp:keywords/>
  <dc:description/>
  <cp:lastModifiedBy>User</cp:lastModifiedBy>
  <cp:revision>4</cp:revision>
  <dcterms:created xsi:type="dcterms:W3CDTF">2017-09-19T21:20:00Z</dcterms:created>
  <dcterms:modified xsi:type="dcterms:W3CDTF">2017-09-20T06:29:00Z</dcterms:modified>
</cp:coreProperties>
</file>